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4A1E0A" w14:textId="1F1D25DB" w:rsidR="009A50DD" w:rsidRDefault="009A50DD" w:rsidP="009A50D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A42F45">
        <w:rPr>
          <w:b/>
          <w:noProof/>
          <w:sz w:val="24"/>
        </w:rPr>
        <w:t>213</w:t>
      </w:r>
      <w:r w:rsidR="00A42F45">
        <w:rPr>
          <w:b/>
          <w:noProof/>
          <w:sz w:val="24"/>
        </w:rPr>
        <w:t>318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F852701" w14:textId="15615A62" w:rsidR="00A816A1" w:rsidRDefault="009A50DD" w:rsidP="009A50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p w14:paraId="394B4B4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C49A61" w14:textId="1AE82B5B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HiSilicon, LG Electronics</w:t>
      </w:r>
    </w:p>
    <w:p w14:paraId="216363EA" w14:textId="77245E92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New WID on </w:t>
      </w:r>
      <w:r w:rsidRPr="00A6615B">
        <w:rPr>
          <w:rFonts w:ascii="Arial" w:hAnsi="Arial" w:cs="Arial"/>
          <w:b/>
          <w:bCs/>
        </w:rPr>
        <w:t>CT aspects of architecture enhancements for 3GPP support of advanced V2X services</w:t>
      </w:r>
      <w:r>
        <w:rPr>
          <w:rFonts w:ascii="Arial" w:hAnsi="Arial" w:cs="Arial"/>
          <w:b/>
          <w:bCs/>
        </w:rPr>
        <w:t xml:space="preserve"> - Phase 2</w:t>
      </w:r>
    </w:p>
    <w:p w14:paraId="7CFCD854" w14:textId="24181D72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9A50DD">
        <w:rPr>
          <w:rFonts w:ascii="Arial" w:hAnsi="Arial" w:cs="Arial"/>
          <w:b/>
          <w:bCs/>
        </w:rPr>
        <w:t>Endorsement</w:t>
      </w:r>
    </w:p>
    <w:p w14:paraId="0B0403EF" w14:textId="33101A12" w:rsidR="004D559E" w:rsidRPr="00684CA1" w:rsidRDefault="004D559E" w:rsidP="004D559E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>
        <w:rPr>
          <w:rFonts w:ascii="Arial" w:hAnsi="Arial"/>
          <w:b/>
        </w:rPr>
        <w:t>17.1.1</w:t>
      </w:r>
    </w:p>
    <w:p w14:paraId="57D409EA" w14:textId="77777777" w:rsidR="00E02D7A" w:rsidRPr="00BC642A" w:rsidRDefault="00E02D7A" w:rsidP="00E02D7A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7C8D3743" w14:textId="77777777" w:rsidR="00E02D7A" w:rsidRDefault="00E02D7A" w:rsidP="00E02D7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a9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a9"/>
          </w:rPr>
          <w:t>3GPP TR 21.900</w:t>
        </w:r>
      </w:hyperlink>
    </w:p>
    <w:p w14:paraId="508DFCB3" w14:textId="77777777" w:rsidR="00E02D7A" w:rsidRPr="00BA3A53" w:rsidRDefault="00E02D7A" w:rsidP="00E02D7A">
      <w:pPr>
        <w:pStyle w:val="1"/>
      </w:pPr>
      <w:r w:rsidRPr="00BA3A53">
        <w:t>Title:</w:t>
      </w:r>
      <w:r w:rsidRPr="00BA3A53">
        <w:tab/>
      </w:r>
      <w:r>
        <w:t>CT aspects of A</w:t>
      </w:r>
      <w:r w:rsidRPr="009B7107">
        <w:t xml:space="preserve">rchitecture enhancements for 3GPP support of advanced V2X services </w:t>
      </w:r>
      <w:r>
        <w:t>-</w:t>
      </w:r>
      <w:r w:rsidRPr="009B7107">
        <w:t xml:space="preserve"> Phase 2</w:t>
      </w:r>
    </w:p>
    <w:p w14:paraId="72244680" w14:textId="77777777" w:rsidR="00E02D7A" w:rsidRDefault="00E02D7A" w:rsidP="00E02D7A">
      <w:pPr>
        <w:pStyle w:val="2"/>
        <w:tabs>
          <w:tab w:val="left" w:pos="2552"/>
        </w:tabs>
      </w:pPr>
      <w:r>
        <w:t>Acronym:</w:t>
      </w:r>
      <w:r>
        <w:tab/>
      </w:r>
      <w:r>
        <w:rPr>
          <w:lang w:val="fr-FR"/>
        </w:rPr>
        <w:t>eV2XARC_Ph2</w:t>
      </w:r>
    </w:p>
    <w:p w14:paraId="74B196C8" w14:textId="77777777" w:rsidR="00E02D7A" w:rsidRDefault="00E02D7A" w:rsidP="00E02D7A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>
        <w:rPr>
          <w:lang w:val="fr-FR"/>
        </w:rPr>
        <w:t>TBD</w:t>
      </w:r>
    </w:p>
    <w:p w14:paraId="5BF26147" w14:textId="77777777" w:rsidR="00E02D7A" w:rsidRDefault="00E02D7A" w:rsidP="00E02D7A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9B7107">
        <w:rPr>
          <w:rFonts w:ascii="Arial" w:hAnsi="Arial"/>
          <w:sz w:val="32"/>
          <w:lang w:val="fr-FR"/>
        </w:rPr>
        <w:t>Rel-</w:t>
      </w:r>
      <w:r w:rsidRPr="009B7107">
        <w:rPr>
          <w:rFonts w:ascii="Arial" w:hAnsi="Arial" w:hint="eastAsia"/>
          <w:sz w:val="32"/>
          <w:lang w:val="fr-FR"/>
        </w:rPr>
        <w:t>17</w:t>
      </w:r>
    </w:p>
    <w:p w14:paraId="7C8ACCE9" w14:textId="77777777" w:rsidR="00E02D7A" w:rsidRDefault="00E02D7A" w:rsidP="00E02D7A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02D7A" w14:paraId="4647A91D" w14:textId="77777777" w:rsidTr="00233AF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3E40AF7" w14:textId="77777777" w:rsidR="00E02D7A" w:rsidRDefault="00E02D7A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859D8B" w14:textId="77777777" w:rsidR="00E02D7A" w:rsidRDefault="00E02D7A" w:rsidP="00233AF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F9A20E" w14:textId="77777777" w:rsidR="00E02D7A" w:rsidRDefault="00E02D7A" w:rsidP="00233AF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CAD4A5" w14:textId="77777777" w:rsidR="00E02D7A" w:rsidRDefault="00E02D7A" w:rsidP="00233AF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D4C8472" w14:textId="77777777" w:rsidR="00E02D7A" w:rsidRDefault="00E02D7A" w:rsidP="00233AF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8206B1" w14:textId="77777777" w:rsidR="00E02D7A" w:rsidRDefault="00E02D7A" w:rsidP="00233AFC">
            <w:pPr>
              <w:pStyle w:val="TAH"/>
            </w:pPr>
            <w:r>
              <w:t>Others (specify)</w:t>
            </w:r>
          </w:p>
        </w:tc>
      </w:tr>
      <w:tr w:rsidR="00E02D7A" w14:paraId="11CBDED5" w14:textId="77777777" w:rsidTr="00233AF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2F9E44" w14:textId="77777777" w:rsidR="00E02D7A" w:rsidRDefault="00E02D7A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BD783A7" w14:textId="77777777" w:rsidR="00E02D7A" w:rsidRDefault="00E02D7A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E25532" w14:textId="77777777" w:rsidR="00E02D7A" w:rsidRDefault="00E02D7A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EB0321" w14:textId="77777777" w:rsidR="00E02D7A" w:rsidRDefault="00E02D7A" w:rsidP="00233AF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0E3EA06" w14:textId="77777777" w:rsidR="00E02D7A" w:rsidRDefault="00E02D7A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295A446" w14:textId="77777777" w:rsidR="00E02D7A" w:rsidRDefault="00E02D7A" w:rsidP="00233AFC">
            <w:pPr>
              <w:pStyle w:val="TAC"/>
            </w:pPr>
          </w:p>
        </w:tc>
      </w:tr>
      <w:tr w:rsidR="00E02D7A" w14:paraId="4252700B" w14:textId="77777777" w:rsidTr="00233AF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5305D35" w14:textId="77777777" w:rsidR="00E02D7A" w:rsidRDefault="00E02D7A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B748D33" w14:textId="77777777" w:rsidR="00E02D7A" w:rsidRDefault="00E02D7A" w:rsidP="00233AFC">
            <w:pPr>
              <w:pStyle w:val="TAC"/>
            </w:pPr>
          </w:p>
        </w:tc>
        <w:tc>
          <w:tcPr>
            <w:tcW w:w="0" w:type="auto"/>
          </w:tcPr>
          <w:p w14:paraId="0159BA4B" w14:textId="77777777" w:rsidR="00E02D7A" w:rsidRDefault="00E02D7A" w:rsidP="00233AFC">
            <w:pPr>
              <w:pStyle w:val="TAC"/>
            </w:pPr>
          </w:p>
        </w:tc>
        <w:tc>
          <w:tcPr>
            <w:tcW w:w="0" w:type="auto"/>
          </w:tcPr>
          <w:p w14:paraId="6A4C7DC6" w14:textId="77777777" w:rsidR="00E02D7A" w:rsidRDefault="00E02D7A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3820D6B" w14:textId="77777777" w:rsidR="00E02D7A" w:rsidRDefault="00E02D7A" w:rsidP="00233AFC">
            <w:pPr>
              <w:pStyle w:val="TAC"/>
            </w:pPr>
          </w:p>
        </w:tc>
        <w:tc>
          <w:tcPr>
            <w:tcW w:w="0" w:type="auto"/>
          </w:tcPr>
          <w:p w14:paraId="7F4983CE" w14:textId="77777777" w:rsidR="00E02D7A" w:rsidRDefault="00E02D7A" w:rsidP="00233AFC">
            <w:pPr>
              <w:pStyle w:val="TAC"/>
            </w:pPr>
            <w:r>
              <w:t>X</w:t>
            </w:r>
          </w:p>
        </w:tc>
      </w:tr>
      <w:tr w:rsidR="00E02D7A" w14:paraId="6F915745" w14:textId="77777777" w:rsidTr="00233AF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FA139B9" w14:textId="77777777" w:rsidR="00E02D7A" w:rsidRDefault="00E02D7A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7306559" w14:textId="77777777" w:rsidR="00E02D7A" w:rsidRDefault="00E02D7A" w:rsidP="00233AFC">
            <w:pPr>
              <w:pStyle w:val="TAC"/>
            </w:pPr>
          </w:p>
        </w:tc>
        <w:tc>
          <w:tcPr>
            <w:tcW w:w="0" w:type="auto"/>
          </w:tcPr>
          <w:p w14:paraId="36ACB39E" w14:textId="77777777" w:rsidR="00E02D7A" w:rsidRDefault="00E02D7A" w:rsidP="00233AFC">
            <w:pPr>
              <w:pStyle w:val="TAC"/>
            </w:pPr>
          </w:p>
        </w:tc>
        <w:tc>
          <w:tcPr>
            <w:tcW w:w="0" w:type="auto"/>
          </w:tcPr>
          <w:p w14:paraId="1A73754A" w14:textId="77777777" w:rsidR="00E02D7A" w:rsidRDefault="00E02D7A" w:rsidP="00233AFC">
            <w:pPr>
              <w:pStyle w:val="TAC"/>
            </w:pPr>
          </w:p>
        </w:tc>
        <w:tc>
          <w:tcPr>
            <w:tcW w:w="0" w:type="auto"/>
          </w:tcPr>
          <w:p w14:paraId="5A6756E5" w14:textId="77777777" w:rsidR="00E02D7A" w:rsidRDefault="00E02D7A" w:rsidP="00233AFC">
            <w:pPr>
              <w:pStyle w:val="TAC"/>
            </w:pPr>
          </w:p>
        </w:tc>
        <w:tc>
          <w:tcPr>
            <w:tcW w:w="0" w:type="auto"/>
          </w:tcPr>
          <w:p w14:paraId="497D862D" w14:textId="77777777" w:rsidR="00E02D7A" w:rsidRDefault="00E02D7A" w:rsidP="00233AFC">
            <w:pPr>
              <w:pStyle w:val="TAC"/>
            </w:pPr>
          </w:p>
        </w:tc>
      </w:tr>
    </w:tbl>
    <w:p w14:paraId="35CDD3A0" w14:textId="77777777" w:rsidR="00E02D7A" w:rsidRDefault="00E02D7A" w:rsidP="00E02D7A">
      <w:pPr>
        <w:ind w:right="-99"/>
        <w:rPr>
          <w:b/>
        </w:rPr>
      </w:pPr>
    </w:p>
    <w:p w14:paraId="343C67C9" w14:textId="77777777" w:rsidR="00E02D7A" w:rsidRDefault="00E02D7A" w:rsidP="00E02D7A">
      <w:pPr>
        <w:pStyle w:val="2"/>
      </w:pPr>
      <w:r>
        <w:t>2</w:t>
      </w:r>
      <w:r>
        <w:tab/>
        <w:t>Classification of the Work Item and linked work items</w:t>
      </w:r>
    </w:p>
    <w:p w14:paraId="0C664883" w14:textId="77777777" w:rsidR="00E02D7A" w:rsidRDefault="00E02D7A" w:rsidP="00E02D7A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02D7A" w14:paraId="7CB6B4E2" w14:textId="77777777" w:rsidTr="00233AFC">
        <w:tc>
          <w:tcPr>
            <w:tcW w:w="675" w:type="dxa"/>
          </w:tcPr>
          <w:p w14:paraId="4AF88FCC" w14:textId="77777777" w:rsidR="00E02D7A" w:rsidRDefault="00E02D7A" w:rsidP="00233AF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B16684" w14:textId="77777777" w:rsidR="00E02D7A" w:rsidRPr="004260A5" w:rsidRDefault="00E02D7A" w:rsidP="00233AFC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E02D7A" w14:paraId="47B15018" w14:textId="77777777" w:rsidTr="00233AFC">
        <w:tc>
          <w:tcPr>
            <w:tcW w:w="675" w:type="dxa"/>
          </w:tcPr>
          <w:p w14:paraId="084647A1" w14:textId="77777777" w:rsidR="00E02D7A" w:rsidRDefault="00E02D7A" w:rsidP="00233AF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692FB" w14:textId="77777777" w:rsidR="00E02D7A" w:rsidRDefault="00E02D7A" w:rsidP="00233AF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02D7A" w14:paraId="1FBADC50" w14:textId="77777777" w:rsidTr="00233AFC">
        <w:tc>
          <w:tcPr>
            <w:tcW w:w="675" w:type="dxa"/>
          </w:tcPr>
          <w:p w14:paraId="785A894C" w14:textId="77777777" w:rsidR="00E02D7A" w:rsidRDefault="00E02D7A" w:rsidP="00233AF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4522DFB" w14:textId="77777777" w:rsidR="00E02D7A" w:rsidRPr="006E0F19" w:rsidRDefault="00E02D7A" w:rsidP="00233AF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E02D7A" w14:paraId="412D5CF9" w14:textId="77777777" w:rsidTr="00233AFC">
        <w:tc>
          <w:tcPr>
            <w:tcW w:w="675" w:type="dxa"/>
          </w:tcPr>
          <w:p w14:paraId="5EA2B2A4" w14:textId="77777777" w:rsidR="00E02D7A" w:rsidRDefault="00E02D7A" w:rsidP="00233AF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2AC25A8" w14:textId="77777777" w:rsidR="00E02D7A" w:rsidRDefault="00E02D7A" w:rsidP="00233AFC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454861E" w14:textId="77777777" w:rsidR="00E02D7A" w:rsidRDefault="00E02D7A" w:rsidP="00E02D7A">
      <w:pPr>
        <w:ind w:right="-99"/>
        <w:rPr>
          <w:b/>
        </w:rPr>
      </w:pPr>
    </w:p>
    <w:p w14:paraId="39A9CF37" w14:textId="77777777" w:rsidR="00E02D7A" w:rsidRDefault="00E02D7A" w:rsidP="00E02D7A">
      <w:pPr>
        <w:pStyle w:val="3"/>
      </w:pPr>
      <w:r>
        <w:t>2.2</w:t>
      </w:r>
      <w:r>
        <w:tab/>
        <w:t xml:space="preserve">Parent Work Item </w:t>
      </w:r>
    </w:p>
    <w:p w14:paraId="427F522A" w14:textId="77777777" w:rsidR="00E02D7A" w:rsidRPr="004E5172" w:rsidRDefault="00E02D7A" w:rsidP="00E02D7A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E02D7A" w14:paraId="29A5DF0B" w14:textId="77777777" w:rsidTr="00233AFC">
        <w:tc>
          <w:tcPr>
            <w:tcW w:w="10314" w:type="dxa"/>
            <w:gridSpan w:val="4"/>
            <w:shd w:val="clear" w:color="auto" w:fill="E0E0E0"/>
          </w:tcPr>
          <w:p w14:paraId="297FDF4A" w14:textId="77777777" w:rsidR="00E02D7A" w:rsidRDefault="00E02D7A" w:rsidP="00233AF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02D7A" w14:paraId="5D785118" w14:textId="77777777" w:rsidTr="00233AFC">
        <w:tc>
          <w:tcPr>
            <w:tcW w:w="1101" w:type="dxa"/>
            <w:shd w:val="clear" w:color="auto" w:fill="E0E0E0"/>
          </w:tcPr>
          <w:p w14:paraId="5B6A7592" w14:textId="77777777" w:rsidR="00E02D7A" w:rsidDel="00C02DF6" w:rsidRDefault="00E02D7A" w:rsidP="00233AF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E2D544F" w14:textId="77777777" w:rsidR="00E02D7A" w:rsidDel="00C02DF6" w:rsidRDefault="00E02D7A" w:rsidP="00233AF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080E40" w14:textId="77777777" w:rsidR="00E02D7A" w:rsidRDefault="00E02D7A" w:rsidP="00233A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C1785E3" w14:textId="77777777" w:rsidR="00E02D7A" w:rsidRDefault="00E02D7A" w:rsidP="00233AF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02D7A" w14:paraId="1357698B" w14:textId="77777777" w:rsidTr="00233AFC">
        <w:tc>
          <w:tcPr>
            <w:tcW w:w="1101" w:type="dxa"/>
          </w:tcPr>
          <w:p w14:paraId="6BCBFAD4" w14:textId="77777777" w:rsidR="00E02D7A" w:rsidRDefault="00E02D7A" w:rsidP="00233AFC">
            <w:pPr>
              <w:pStyle w:val="TAL"/>
            </w:pPr>
            <w:r>
              <w:t>eV2XARC_Ph2</w:t>
            </w:r>
          </w:p>
        </w:tc>
        <w:tc>
          <w:tcPr>
            <w:tcW w:w="1101" w:type="dxa"/>
          </w:tcPr>
          <w:p w14:paraId="0B62938D" w14:textId="77777777" w:rsidR="00E02D7A" w:rsidRDefault="00E02D7A" w:rsidP="00233AFC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FC33780" w14:textId="77777777" w:rsidR="00E02D7A" w:rsidRDefault="00E02D7A" w:rsidP="00233AFC">
            <w:pPr>
              <w:pStyle w:val="TAL"/>
            </w:pPr>
            <w:r w:rsidRPr="00F95494">
              <w:t>910021</w:t>
            </w:r>
          </w:p>
        </w:tc>
        <w:tc>
          <w:tcPr>
            <w:tcW w:w="7011" w:type="dxa"/>
          </w:tcPr>
          <w:p w14:paraId="5F351AF1" w14:textId="77777777" w:rsidR="00E02D7A" w:rsidRPr="00502089" w:rsidRDefault="00E02D7A" w:rsidP="00233A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02089">
              <w:rPr>
                <w:rFonts w:ascii="Arial" w:hAnsi="Arial" w:cs="Arial"/>
                <w:sz w:val="18"/>
                <w:szCs w:val="18"/>
              </w:rPr>
              <w:t>Architecture enhancements for 3GPP support of advanced V2X services - Phase 2</w:t>
            </w:r>
          </w:p>
        </w:tc>
      </w:tr>
    </w:tbl>
    <w:p w14:paraId="1B78B2BE" w14:textId="77777777" w:rsidR="00E02D7A" w:rsidRDefault="00E02D7A" w:rsidP="00E02D7A">
      <w:pPr>
        <w:ind w:right="-99"/>
        <w:rPr>
          <w:b/>
        </w:rPr>
      </w:pPr>
    </w:p>
    <w:p w14:paraId="006DF42D" w14:textId="77777777" w:rsidR="00E02D7A" w:rsidRDefault="00E02D7A" w:rsidP="00E02D7A">
      <w:pPr>
        <w:pStyle w:val="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E02D7A" w14:paraId="61DA4413" w14:textId="77777777" w:rsidTr="00233AFC">
        <w:tc>
          <w:tcPr>
            <w:tcW w:w="11808" w:type="dxa"/>
            <w:gridSpan w:val="4"/>
            <w:shd w:val="clear" w:color="auto" w:fill="E0E0E0"/>
          </w:tcPr>
          <w:p w14:paraId="153D0AF6" w14:textId="77777777" w:rsidR="00E02D7A" w:rsidRDefault="00E02D7A" w:rsidP="00233AF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E02D7A" w14:paraId="4C8D1A2A" w14:textId="77777777" w:rsidTr="00233A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D7287E7" w14:textId="77777777" w:rsidR="00E02D7A" w:rsidRDefault="00E02D7A" w:rsidP="00233A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DD44F6D" w14:textId="77777777" w:rsidR="00E02D7A" w:rsidRDefault="00E02D7A" w:rsidP="00233A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54F816BC" w14:textId="77777777" w:rsidR="00E02D7A" w:rsidRDefault="00E02D7A" w:rsidP="00233A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02D7A" w:rsidRPr="00103E18" w:rsidDel="009727FD" w14:paraId="56B61AE8" w14:textId="77777777" w:rsidTr="00233AFC">
        <w:trPr>
          <w:gridAfter w:val="1"/>
          <w:wAfter w:w="3696" w:type="dxa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19E5D" w14:textId="77777777" w:rsidR="00E02D7A" w:rsidRPr="00C511E1" w:rsidDel="009727FD" w:rsidRDefault="00E02D7A" w:rsidP="00233AFC">
            <w:pPr>
              <w:pStyle w:val="TAL"/>
            </w:pPr>
            <w:r w:rsidRPr="00434931"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53F35" w14:textId="77777777" w:rsidR="00E02D7A" w:rsidRPr="00C511E1" w:rsidDel="009727FD" w:rsidRDefault="00E02D7A" w:rsidP="00233AFC">
            <w:pPr>
              <w:pStyle w:val="TAL"/>
            </w:pPr>
            <w:r w:rsidRPr="00434931">
              <w:t>NR Sidelink enhancement</w:t>
            </w:r>
            <w:r>
              <w:t xml:space="preserve"> (</w:t>
            </w:r>
            <w:r w:rsidRPr="00434931">
              <w:t>NR_SL_enh</w:t>
            </w:r>
            <w:r>
              <w:t>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6C3E5" w14:textId="77777777" w:rsidR="00E02D7A" w:rsidRPr="00873725" w:rsidDel="009727FD" w:rsidRDefault="00E02D7A" w:rsidP="00233A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873725">
              <w:rPr>
                <w:rFonts w:ascii="Arial" w:hAnsi="Arial" w:cs="Arial"/>
                <w:sz w:val="18"/>
                <w:szCs w:val="18"/>
              </w:rPr>
              <w:t>Rel-17 RAN work item</w:t>
            </w:r>
          </w:p>
        </w:tc>
      </w:tr>
    </w:tbl>
    <w:p w14:paraId="233313A5" w14:textId="77777777" w:rsidR="00E02D7A" w:rsidRDefault="00E02D7A" w:rsidP="00E02D7A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</w:t>
      </w:r>
    </w:p>
    <w:p w14:paraId="798560DA" w14:textId="77777777" w:rsidR="00E02D7A" w:rsidRDefault="00E02D7A" w:rsidP="00E02D7A">
      <w:pPr>
        <w:pStyle w:val="2"/>
      </w:pPr>
      <w:r>
        <w:lastRenderedPageBreak/>
        <w:t>3</w:t>
      </w:r>
      <w:r>
        <w:tab/>
        <w:t>Justification</w:t>
      </w:r>
    </w:p>
    <w:p w14:paraId="0CE18914" w14:textId="77777777" w:rsidR="00E02D7A" w:rsidRDefault="00E02D7A" w:rsidP="00E02D7A">
      <w:r w:rsidRPr="007E743D">
        <w:t>Architecture enhancements for 3GPP support of advanced V2X services</w:t>
      </w:r>
      <w:r>
        <w:t xml:space="preserve"> Phase 2 is a Rel-17 SA2 WG work which impacts the CT WGs (see WID in SP-210090</w:t>
      </w:r>
      <w:r w:rsidRPr="00F33A16">
        <w:t xml:space="preserve">). The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work developed in Rel-16 for 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Pr="008B50AA">
        <w:t xml:space="preserve">advanced </w:t>
      </w:r>
      <w:r w:rsidRPr="008F6E87">
        <w:rPr>
          <w:rFonts w:hint="eastAsia"/>
        </w:rPr>
        <w:t>V2X</w:t>
      </w:r>
      <w:r>
        <w:t xml:space="preserve"> services</w:t>
      </w:r>
      <w:r w:rsidRPr="00F33A16">
        <w:t>.</w:t>
      </w:r>
    </w:p>
    <w:p w14:paraId="43547DBC" w14:textId="77777777" w:rsidR="00E02D7A" w:rsidRDefault="00E02D7A" w:rsidP="00E02D7A">
      <w:pPr>
        <w:pStyle w:val="2"/>
      </w:pPr>
      <w:r>
        <w:t>4</w:t>
      </w:r>
      <w:r>
        <w:tab/>
        <w:t>Objective</w:t>
      </w:r>
    </w:p>
    <w:p w14:paraId="1B687B5A" w14:textId="77777777" w:rsidR="00E02D7A" w:rsidRDefault="00E02D7A" w:rsidP="00E02D7A"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Pr="007E743D">
        <w:t>advanced V2X services</w:t>
      </w:r>
      <w:r>
        <w:rPr>
          <w:lang w:eastAsia="zh-CN"/>
        </w:rPr>
        <w:t xml:space="preserve"> Phase 2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 developed by the SA2 WG</w:t>
      </w:r>
      <w:r w:rsidRPr="00502FEE">
        <w:t xml:space="preserve">. </w:t>
      </w:r>
      <w:r>
        <w:t>The s</w:t>
      </w:r>
      <w:r w:rsidRPr="00502FEE">
        <w:t xml:space="preserve">tage-3 work shall be started only after the applicable </w:t>
      </w:r>
      <w:r>
        <w:t>normative stage-2 requirements are</w:t>
      </w:r>
      <w:r w:rsidRPr="00502FEE">
        <w:t xml:space="preserve"> available.</w:t>
      </w:r>
      <w:r>
        <w:t xml:space="preserve"> Normative work to be developed by RAN WGs which impacts CT WGs will be considered as soon as becomes available.</w:t>
      </w:r>
    </w:p>
    <w:p w14:paraId="1250EE4F" w14:textId="77777777" w:rsidR="00E02D7A" w:rsidRDefault="00E02D7A" w:rsidP="00E02D7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45D31288" w14:textId="77777777" w:rsidR="00E02D7A" w:rsidRDefault="00E02D7A" w:rsidP="00E02D7A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>update to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PC5 DRX configuration for V2X services to achieve power efficiency;</w:t>
      </w:r>
    </w:p>
    <w:p w14:paraId="4D7AD056" w14:textId="77777777" w:rsidR="00E02D7A" w:rsidRPr="00B145B0" w:rsidRDefault="00E02D7A" w:rsidP="00E02D7A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 xml:space="preserve">potential updates to UE policies for </w:t>
      </w:r>
      <w:r>
        <w:rPr>
          <w:bCs/>
          <w:lang w:eastAsia="zh-CN"/>
        </w:rPr>
        <w:t>V2X services in 5GS</w:t>
      </w:r>
      <w:r>
        <w:rPr>
          <w:lang w:eastAsia="zh-CN"/>
        </w:rPr>
        <w:t>;</w:t>
      </w:r>
    </w:p>
    <w:p w14:paraId="7B97406A" w14:textId="77777777" w:rsidR="00E02D7A" w:rsidRDefault="00E02D7A" w:rsidP="00E02D7A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748F2627" w14:textId="77777777" w:rsidR="00E02D7A" w:rsidRPr="00B45BFC" w:rsidRDefault="00E02D7A" w:rsidP="00E02D7A">
      <w:pPr>
        <w:numPr>
          <w:ilvl w:val="0"/>
          <w:numId w:val="8"/>
        </w:numPr>
        <w:rPr>
          <w:bCs/>
          <w:lang w:eastAsia="zh-CN"/>
        </w:rPr>
      </w:pPr>
      <w:r w:rsidRPr="00B45BFC">
        <w:rPr>
          <w:bCs/>
          <w:lang w:eastAsia="zh-CN"/>
        </w:rPr>
        <w:t xml:space="preserve">potential impacts to the PCC framework for V2X services in 5GS with regards to </w:t>
      </w:r>
      <w:r w:rsidRPr="00B45BFC">
        <w:t>apply PC5 DRX configuration</w:t>
      </w:r>
      <w:r>
        <w:t xml:space="preserve"> for V2X services</w:t>
      </w:r>
      <w:r w:rsidRPr="00B45BFC">
        <w:t>;</w:t>
      </w:r>
    </w:p>
    <w:p w14:paraId="32B7ABEB" w14:textId="77777777" w:rsidR="00E02D7A" w:rsidRPr="00B45BFC" w:rsidRDefault="00E02D7A" w:rsidP="00E02D7A">
      <w:pPr>
        <w:numPr>
          <w:ilvl w:val="0"/>
          <w:numId w:val="8"/>
        </w:numPr>
        <w:adjustRightInd/>
        <w:textAlignment w:val="auto"/>
        <w:rPr>
          <w:lang w:val="en-US" w:eastAsia="zh-CN"/>
        </w:rPr>
      </w:pPr>
      <w:r w:rsidRPr="00B45BFC">
        <w:rPr>
          <w:lang w:eastAsia="zh-CN"/>
        </w:rPr>
        <w:t xml:space="preserve">potential impact to the NEF northbound interface to support </w:t>
      </w:r>
      <w:r w:rsidRPr="00B45BFC">
        <w:t>PC5 DRX configuration</w:t>
      </w:r>
      <w:r>
        <w:t xml:space="preserve"> for V2X services</w:t>
      </w:r>
      <w:r w:rsidRPr="00B45BFC">
        <w:rPr>
          <w:lang w:eastAsia="zh-CN"/>
        </w:rPr>
        <w:t>;</w:t>
      </w:r>
    </w:p>
    <w:p w14:paraId="4B4B12B0" w14:textId="77777777" w:rsidR="00E02D7A" w:rsidRDefault="00E02D7A" w:rsidP="00E02D7A">
      <w:pPr>
        <w:rPr>
          <w:lang w:eastAsia="zh-CN"/>
        </w:rPr>
      </w:pPr>
      <w:r>
        <w:rPr>
          <w:lang w:eastAsia="zh-CN"/>
        </w:rPr>
        <w:t>For CT6, the expected work includes:</w:t>
      </w:r>
    </w:p>
    <w:p w14:paraId="1A18CC3F" w14:textId="77777777" w:rsidR="00E02D7A" w:rsidRPr="00AA3A7F" w:rsidRDefault="00E02D7A" w:rsidP="00E02D7A">
      <w:pPr>
        <w:numPr>
          <w:ilvl w:val="0"/>
          <w:numId w:val="8"/>
        </w:numPr>
        <w:rPr>
          <w:bCs/>
          <w:lang w:eastAsia="zh-CN"/>
        </w:rPr>
      </w:pPr>
      <w:r>
        <w:rPr>
          <w:bCs/>
          <w:lang w:eastAsia="zh-CN"/>
        </w:rPr>
        <w:t>support of NR PC5 power efficiency and PC5 DRX configuration for V2X services by means of using the USIM</w:t>
      </w:r>
      <w:r>
        <w:rPr>
          <w:lang w:eastAsia="zh-CN"/>
        </w:rPr>
        <w:t>.</w:t>
      </w:r>
    </w:p>
    <w:p w14:paraId="44604C5A" w14:textId="77777777" w:rsidR="00E02D7A" w:rsidRDefault="00E02D7A" w:rsidP="00E02D7A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02D7A" w:rsidRPr="00E10367" w14:paraId="5750ED66" w14:textId="77777777" w:rsidTr="00233AF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5DECC4" w14:textId="77777777" w:rsidR="00E02D7A" w:rsidRPr="00E10367" w:rsidRDefault="00E02D7A" w:rsidP="00233A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02D7A" w14:paraId="4DBA300B" w14:textId="77777777" w:rsidTr="00233AF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B045DC" w14:textId="77777777" w:rsidR="00E02D7A" w:rsidRPr="00FF3F0C" w:rsidRDefault="00E02D7A" w:rsidP="00233AFC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74E0AA" w14:textId="77777777" w:rsidR="00E02D7A" w:rsidRPr="000C5FE3" w:rsidRDefault="00E02D7A" w:rsidP="00233AF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DBA821" w14:textId="77777777" w:rsidR="00E02D7A" w:rsidRPr="00E10367" w:rsidRDefault="00E02D7A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CDFA0B" w14:textId="77777777" w:rsidR="00E02D7A" w:rsidRPr="00E10367" w:rsidRDefault="00E02D7A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FE3BCF" w14:textId="77777777" w:rsidR="00E02D7A" w:rsidRPr="00E10367" w:rsidRDefault="00E02D7A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493671" w14:textId="77777777" w:rsidR="00E02D7A" w:rsidRPr="00E10367" w:rsidRDefault="00E02D7A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E02D7A" w:rsidRPr="00251D80" w14:paraId="67CAC2AC" w14:textId="77777777" w:rsidTr="00233AFC">
        <w:tc>
          <w:tcPr>
            <w:tcW w:w="1617" w:type="dxa"/>
          </w:tcPr>
          <w:p w14:paraId="7AD1E92A" w14:textId="77777777" w:rsidR="00E02D7A" w:rsidRPr="00FF3F0C" w:rsidRDefault="00E02D7A" w:rsidP="00233AF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1EAF8ED" w14:textId="77777777" w:rsidR="00E02D7A" w:rsidRPr="00251D80" w:rsidRDefault="00E02D7A" w:rsidP="00233AFC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E5C81EE" w14:textId="77777777" w:rsidR="00E02D7A" w:rsidRPr="00251D80" w:rsidRDefault="00E02D7A" w:rsidP="00233AFC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DF1352C" w14:textId="77777777" w:rsidR="00E02D7A" w:rsidRPr="00251D80" w:rsidRDefault="00E02D7A" w:rsidP="00233AFC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99184D0" w14:textId="77777777" w:rsidR="00E02D7A" w:rsidRPr="00251D80" w:rsidRDefault="00E02D7A" w:rsidP="00233AFC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EA129BB" w14:textId="77777777" w:rsidR="00E02D7A" w:rsidRPr="00251D80" w:rsidRDefault="00E02D7A" w:rsidP="00233AFC">
            <w:pPr>
              <w:spacing w:after="0"/>
              <w:rPr>
                <w:i/>
              </w:rPr>
            </w:pPr>
          </w:p>
        </w:tc>
      </w:tr>
    </w:tbl>
    <w:p w14:paraId="689B3538" w14:textId="77777777" w:rsidR="00E02D7A" w:rsidRDefault="00E02D7A" w:rsidP="00E02D7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E02D7A" w:rsidRPr="00C50F7C" w14:paraId="61B6FDCA" w14:textId="77777777" w:rsidTr="00233AF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55A566" w14:textId="77777777" w:rsidR="00E02D7A" w:rsidRPr="00C50F7C" w:rsidRDefault="00E02D7A" w:rsidP="00233A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02D7A" w:rsidRPr="00C50F7C" w14:paraId="0347527C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331004" w14:textId="77777777" w:rsidR="00E02D7A" w:rsidRPr="00C50F7C" w:rsidRDefault="00E02D7A" w:rsidP="00233AF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FA36ED" w14:textId="77777777" w:rsidR="00E02D7A" w:rsidRPr="00C50F7C" w:rsidRDefault="00E02D7A" w:rsidP="00233AF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B1A1B42" w14:textId="77777777" w:rsidR="00E02D7A" w:rsidRPr="00C50F7C" w:rsidRDefault="00E02D7A" w:rsidP="00233AF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9481E0" w14:textId="77777777" w:rsidR="00E02D7A" w:rsidRDefault="00E02D7A" w:rsidP="00233AF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02D7A" w:rsidRPr="00251D80" w14:paraId="48EF0A27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05EF" w14:textId="77777777" w:rsidR="00E02D7A" w:rsidRPr="00251D80" w:rsidRDefault="00E02D7A" w:rsidP="00233AFC">
            <w:pPr>
              <w:spacing w:after="0"/>
              <w:rPr>
                <w:i/>
              </w:rPr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8616" w14:textId="77777777" w:rsidR="00E02D7A" w:rsidRPr="00251D80" w:rsidRDefault="00E02D7A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Updates to</w:t>
            </w:r>
            <w:r>
              <w:rPr>
                <w:rFonts w:hint="eastAsia"/>
                <w:lang w:eastAsia="zh-CN"/>
              </w:rPr>
              <w:t xml:space="preserve"> NAS </w:t>
            </w:r>
            <w:r>
              <w:rPr>
                <w:lang w:eastAsia="zh-CN"/>
              </w:rPr>
              <w:t xml:space="preserve">procedures and </w:t>
            </w:r>
            <w:r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>(s)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providing support of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9F74" w14:textId="77777777" w:rsidR="00E02D7A" w:rsidRPr="00251D80" w:rsidRDefault="00E02D7A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1E73" w14:textId="77777777" w:rsidR="00E02D7A" w:rsidRPr="00251D80" w:rsidRDefault="00E02D7A" w:rsidP="00233AFC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E02D7A" w:rsidRPr="00251D80" w14:paraId="644B61DE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54FC" w14:textId="77777777" w:rsidR="00E02D7A" w:rsidRDefault="00E02D7A" w:rsidP="00233AFC">
            <w:pPr>
              <w:spacing w:after="0"/>
            </w:pPr>
            <w: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00B7" w14:textId="77777777" w:rsidR="00E02D7A" w:rsidRPr="00400266" w:rsidRDefault="00E02D7A" w:rsidP="00233AFC">
            <w:pPr>
              <w:spacing w:after="0"/>
            </w:pPr>
            <w:r>
              <w:t xml:space="preserve">Possible </w:t>
            </w:r>
            <w:r>
              <w:rPr>
                <w:lang w:eastAsia="zh-CN"/>
              </w:rPr>
              <w:t xml:space="preserve">updates to UE policies for </w:t>
            </w:r>
            <w:r>
              <w:rPr>
                <w:bCs/>
                <w:lang w:eastAsia="zh-CN"/>
              </w:rPr>
              <w:t>V2X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5D06" w14:textId="77777777" w:rsidR="00E02D7A" w:rsidRPr="00251D80" w:rsidRDefault="00E02D7A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826C" w14:textId="77777777" w:rsidR="00E02D7A" w:rsidRPr="00251D80" w:rsidRDefault="00E02D7A" w:rsidP="00233AFC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E02D7A" w:rsidRPr="00251D80" w14:paraId="2FA41AE2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6C92" w14:textId="77777777" w:rsidR="00E02D7A" w:rsidRDefault="00E02D7A" w:rsidP="00233AFC">
            <w:pPr>
              <w:spacing w:after="0"/>
            </w:pPr>
            <w:r>
              <w:rPr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FE99" w14:textId="77777777" w:rsidR="00E02D7A" w:rsidRPr="00400266" w:rsidRDefault="00E02D7A" w:rsidP="00233AFC">
            <w:pPr>
              <w:spacing w:after="0"/>
            </w:pPr>
            <w:r>
              <w:rPr>
                <w:lang w:eastAsia="zh-CN"/>
              </w:rPr>
              <w:t>Possible updates to support PC5 DRX configuration for V2X services in signalling flows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FA16" w14:textId="77777777" w:rsidR="00E02D7A" w:rsidRPr="00251D80" w:rsidRDefault="00E02D7A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1B46" w14:textId="77777777" w:rsidR="00E02D7A" w:rsidRDefault="00E02D7A" w:rsidP="00233AFC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E02D7A" w:rsidRPr="00251D80" w14:paraId="7CC5A333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BD81" w14:textId="77777777" w:rsidR="00E02D7A" w:rsidRDefault="00E02D7A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EFC2" w14:textId="77777777" w:rsidR="00E02D7A" w:rsidRDefault="00E02D7A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Possible updates to the policy data</w:t>
            </w:r>
            <w:r w:rsidRPr="007D2B5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order to support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9C8D" w14:textId="77777777" w:rsidR="00E02D7A" w:rsidRDefault="00E02D7A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941B" w14:textId="77777777" w:rsidR="00E02D7A" w:rsidRPr="006C27A4" w:rsidRDefault="00E02D7A" w:rsidP="00233AFC">
            <w:pPr>
              <w:spacing w:after="0"/>
            </w:pPr>
            <w:r w:rsidRPr="006C27A4">
              <w:rPr>
                <w:rFonts w:hint="eastAsia"/>
              </w:rPr>
              <w:t>CT</w:t>
            </w:r>
            <w:r>
              <w:t xml:space="preserve">3 </w:t>
            </w:r>
            <w:r w:rsidRPr="006C27A4">
              <w:rPr>
                <w:rFonts w:hint="eastAsia"/>
              </w:rPr>
              <w:t>responsibility</w:t>
            </w:r>
          </w:p>
        </w:tc>
      </w:tr>
      <w:tr w:rsidR="00E02D7A" w:rsidRPr="00251D80" w14:paraId="2B697D3C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E219" w14:textId="77777777" w:rsidR="00E02D7A" w:rsidRDefault="00E02D7A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BB9E" w14:textId="77777777" w:rsidR="00E02D7A" w:rsidRDefault="00E02D7A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Possible updates to policy c</w:t>
            </w:r>
            <w:r w:rsidRPr="007D2B58">
              <w:rPr>
                <w:lang w:eastAsia="zh-CN"/>
              </w:rPr>
              <w:t xml:space="preserve">ontrol </w:t>
            </w:r>
            <w:r>
              <w:rPr>
                <w:lang w:eastAsia="zh-CN"/>
              </w:rPr>
              <w:t>s</w:t>
            </w:r>
            <w:r w:rsidRPr="007D2B58">
              <w:rPr>
                <w:lang w:eastAsia="zh-CN"/>
              </w:rPr>
              <w:t xml:space="preserve">ervice </w:t>
            </w:r>
            <w:r>
              <w:rPr>
                <w:lang w:eastAsia="zh-CN"/>
              </w:rPr>
              <w:t>in order to support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4A68" w14:textId="77777777" w:rsidR="00E02D7A" w:rsidRDefault="00E02D7A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3F7D" w14:textId="77777777" w:rsidR="00E02D7A" w:rsidRPr="006C27A4" w:rsidRDefault="00E02D7A" w:rsidP="00233AFC">
            <w:pPr>
              <w:spacing w:after="0"/>
            </w:pPr>
            <w:r w:rsidRPr="006C27A4">
              <w:rPr>
                <w:rFonts w:hint="eastAsia"/>
              </w:rPr>
              <w:t>CT</w:t>
            </w:r>
            <w:r>
              <w:t xml:space="preserve">3 </w:t>
            </w:r>
            <w:r w:rsidRPr="006C27A4">
              <w:rPr>
                <w:rFonts w:hint="eastAsia"/>
              </w:rPr>
              <w:t>responsibility</w:t>
            </w:r>
          </w:p>
        </w:tc>
      </w:tr>
      <w:tr w:rsidR="008D0C87" w:rsidRPr="00251D80" w14:paraId="1C5E2A44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067A" w14:textId="4B882AB0" w:rsidR="008D0C87" w:rsidRDefault="008D0C87" w:rsidP="008D0C87">
            <w:pPr>
              <w:spacing w:after="0"/>
              <w:rPr>
                <w:lang w:eastAsia="zh-CN"/>
              </w:rPr>
            </w:pPr>
            <w:bookmarkStart w:id="0" w:name="_GoBack" w:colFirst="0" w:colLast="4"/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4C6B" w14:textId="606889AE" w:rsidR="008D0C87" w:rsidRDefault="008D0C87" w:rsidP="008D0C87">
            <w:pPr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 xml:space="preserve">Potential updates to the NEF northbound interface to support </w:t>
            </w:r>
            <w:r>
              <w:rPr>
                <w:u w:val="single"/>
              </w:rPr>
              <w:t>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4D08" w14:textId="72BEE6AB" w:rsidR="008D0C87" w:rsidRDefault="008D0C87" w:rsidP="008D0C8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1388" w14:textId="20A41680" w:rsidR="008D0C87" w:rsidRPr="006C27A4" w:rsidRDefault="008D0C87" w:rsidP="008D0C87">
            <w:pPr>
              <w:spacing w:after="0"/>
            </w:pPr>
            <w:r w:rsidRPr="006C27A4">
              <w:rPr>
                <w:rFonts w:hint="eastAsia"/>
              </w:rPr>
              <w:t>CT</w:t>
            </w:r>
            <w:r>
              <w:t xml:space="preserve">3 </w:t>
            </w:r>
            <w:r w:rsidRPr="006C27A4">
              <w:rPr>
                <w:rFonts w:hint="eastAsia"/>
              </w:rPr>
              <w:t>responsibility</w:t>
            </w:r>
          </w:p>
        </w:tc>
      </w:tr>
      <w:bookmarkEnd w:id="0"/>
      <w:tr w:rsidR="008D0C87" w:rsidRPr="00251D80" w14:paraId="490F3DD9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284A" w14:textId="77777777" w:rsidR="008D0C87" w:rsidRDefault="008D0C87" w:rsidP="008D0C87">
            <w:pPr>
              <w:spacing w:after="0"/>
            </w:pPr>
            <w:r w:rsidRPr="00F91F73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48EA" w14:textId="77777777" w:rsidR="008D0C87" w:rsidRPr="00400266" w:rsidRDefault="008D0C87" w:rsidP="008D0C87">
            <w:pPr>
              <w:spacing w:after="0"/>
            </w:pPr>
            <w:r>
              <w:t>Update to</w:t>
            </w:r>
            <w:r w:rsidRPr="008341D8">
              <w:t xml:space="preserve"> add </w:t>
            </w:r>
            <w:r>
              <w:t xml:space="preserve">support for </w:t>
            </w:r>
            <w:r>
              <w:rPr>
                <w:bCs/>
                <w:lang w:eastAsia="zh-CN"/>
              </w:rPr>
              <w:t>NR PC5 power efficiency and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3564" w14:textId="77777777" w:rsidR="008D0C87" w:rsidRPr="00251D80" w:rsidRDefault="008D0C87" w:rsidP="008D0C87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04E3" w14:textId="77777777" w:rsidR="008D0C87" w:rsidRPr="00AF6364" w:rsidRDefault="008D0C87" w:rsidP="008D0C87">
            <w:pPr>
              <w:spacing w:after="0"/>
            </w:pPr>
            <w:r w:rsidRPr="006C27A4">
              <w:rPr>
                <w:rFonts w:hint="eastAsia"/>
              </w:rPr>
              <w:t>CT</w:t>
            </w:r>
            <w:r>
              <w:t>6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</w:tbl>
    <w:p w14:paraId="68C48F50" w14:textId="77777777" w:rsidR="00E02D7A" w:rsidRDefault="00E02D7A" w:rsidP="00E02D7A"/>
    <w:p w14:paraId="57BAD5F7" w14:textId="77777777" w:rsidR="00E02D7A" w:rsidRDefault="00E02D7A" w:rsidP="00E02D7A">
      <w:pPr>
        <w:pStyle w:val="2"/>
        <w:spacing w:before="0" w:after="0"/>
      </w:pPr>
      <w:r>
        <w:t>Work item Rapporteur(s)</w:t>
      </w:r>
    </w:p>
    <w:p w14:paraId="35AF3FC5" w14:textId="77777777" w:rsidR="00E02D7A" w:rsidRDefault="00E02D7A" w:rsidP="00E02D7A">
      <w:pPr>
        <w:spacing w:after="0"/>
        <w:ind w:left="1134"/>
      </w:pPr>
      <w:r>
        <w:t>Herrero Veron, Christian (Huawei)</w:t>
      </w:r>
    </w:p>
    <w:p w14:paraId="1F2E36A5" w14:textId="77777777" w:rsidR="00E02D7A" w:rsidRDefault="00E02D7A" w:rsidP="00E02D7A">
      <w:pPr>
        <w:spacing w:after="0"/>
        <w:ind w:left="1134"/>
      </w:pPr>
      <w:r>
        <w:t>Christian.Herrero at huawei.com</w:t>
      </w:r>
    </w:p>
    <w:p w14:paraId="4AF315C2" w14:textId="77777777" w:rsidR="00E02D7A" w:rsidRDefault="00E02D7A" w:rsidP="00E02D7A">
      <w:pPr>
        <w:spacing w:after="0"/>
        <w:ind w:left="1134"/>
      </w:pPr>
    </w:p>
    <w:p w14:paraId="6A9687B2" w14:textId="77777777" w:rsidR="00E02D7A" w:rsidRDefault="00E02D7A" w:rsidP="00E02D7A">
      <w:pPr>
        <w:pStyle w:val="2"/>
        <w:spacing w:before="0" w:after="0"/>
      </w:pPr>
      <w:r>
        <w:t>7</w:t>
      </w:r>
      <w:r>
        <w:tab/>
        <w:t>Work item leadership</w:t>
      </w:r>
    </w:p>
    <w:p w14:paraId="2BE097CC" w14:textId="77777777" w:rsidR="00E02D7A" w:rsidRDefault="00E02D7A" w:rsidP="00E02D7A">
      <w:pPr>
        <w:spacing w:after="0"/>
        <w:ind w:left="1134"/>
      </w:pPr>
      <w:r>
        <w:t>CT1</w:t>
      </w:r>
    </w:p>
    <w:p w14:paraId="622C48AC" w14:textId="77777777" w:rsidR="00E02D7A" w:rsidRPr="00557B2E" w:rsidRDefault="00E02D7A" w:rsidP="00E02D7A">
      <w:pPr>
        <w:spacing w:after="0"/>
        <w:ind w:left="1134" w:right="-96"/>
      </w:pPr>
    </w:p>
    <w:p w14:paraId="57ECC6F9" w14:textId="77777777" w:rsidR="00E02D7A" w:rsidRDefault="00E02D7A" w:rsidP="00E02D7A">
      <w:pPr>
        <w:pStyle w:val="2"/>
        <w:spacing w:before="0" w:after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19A2C27" w14:textId="77777777" w:rsidR="00E02D7A" w:rsidRDefault="00E02D7A" w:rsidP="00E02D7A">
      <w:pPr>
        <w:spacing w:after="0"/>
        <w:ind w:left="1134"/>
      </w:pPr>
      <w:r>
        <w:t>SA1 for the requirements aspects, SA2 for the architectural aspects and RAN WGs for the radio aspects.</w:t>
      </w:r>
    </w:p>
    <w:p w14:paraId="029CAB04" w14:textId="77777777" w:rsidR="00E02D7A" w:rsidRPr="00251D80" w:rsidRDefault="00E02D7A" w:rsidP="00E02D7A">
      <w:pPr>
        <w:rPr>
          <w:i/>
        </w:rPr>
      </w:pPr>
    </w:p>
    <w:p w14:paraId="4F595992" w14:textId="77777777" w:rsidR="00E02D7A" w:rsidRDefault="00E02D7A" w:rsidP="00E02D7A">
      <w:pPr>
        <w:pStyle w:val="2"/>
        <w:spacing w:before="0"/>
      </w:pPr>
      <w:r>
        <w:t>9</w:t>
      </w:r>
      <w:r>
        <w:tab/>
        <w:t>Supporting Individual Members</w:t>
      </w:r>
    </w:p>
    <w:p w14:paraId="31CE1AD2" w14:textId="77777777" w:rsidR="00E02D7A" w:rsidRPr="00251D80" w:rsidRDefault="00E02D7A" w:rsidP="00E02D7A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02D7A" w14:paraId="37D1FDDE" w14:textId="77777777" w:rsidTr="00233AFC">
        <w:trPr>
          <w:jc w:val="center"/>
        </w:trPr>
        <w:tc>
          <w:tcPr>
            <w:tcW w:w="0" w:type="auto"/>
            <w:shd w:val="clear" w:color="auto" w:fill="E0E0E0"/>
          </w:tcPr>
          <w:p w14:paraId="4AE7C088" w14:textId="77777777" w:rsidR="00E02D7A" w:rsidRDefault="00E02D7A" w:rsidP="00233AFC">
            <w:pPr>
              <w:pStyle w:val="TAH"/>
            </w:pPr>
            <w:r>
              <w:t>Supporting IM name</w:t>
            </w:r>
          </w:p>
        </w:tc>
      </w:tr>
      <w:tr w:rsidR="00E02D7A" w14:paraId="72D1CE82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0E050D09" w14:textId="77777777" w:rsidR="00E02D7A" w:rsidRDefault="00E02D7A" w:rsidP="00233AFC">
            <w:pPr>
              <w:pStyle w:val="TAL"/>
            </w:pPr>
            <w:r>
              <w:t>Huawei</w:t>
            </w:r>
          </w:p>
        </w:tc>
      </w:tr>
      <w:tr w:rsidR="00E02D7A" w14:paraId="06363820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75EC52ED" w14:textId="77777777" w:rsidR="00E02D7A" w:rsidRDefault="00E02D7A" w:rsidP="00233AFC">
            <w:pPr>
              <w:pStyle w:val="TAL"/>
            </w:pPr>
            <w:r>
              <w:t>HiSilicon</w:t>
            </w:r>
          </w:p>
        </w:tc>
      </w:tr>
      <w:tr w:rsidR="00E02D7A" w14:paraId="39525091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6913D7FF" w14:textId="77777777" w:rsidR="00E02D7A" w:rsidRDefault="00E02D7A" w:rsidP="00233AFC">
            <w:pPr>
              <w:pStyle w:val="TAL"/>
            </w:pPr>
            <w:r>
              <w:t>LG Electronics</w:t>
            </w:r>
          </w:p>
        </w:tc>
      </w:tr>
      <w:tr w:rsidR="00E02D7A" w14:paraId="0D9E818B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25E998FA" w14:textId="77777777" w:rsidR="00E02D7A" w:rsidRDefault="00E02D7A" w:rsidP="00233AFC">
            <w:pPr>
              <w:pStyle w:val="TAL"/>
            </w:pPr>
            <w:r w:rsidRPr="00001F6D">
              <w:t>LG Uplus</w:t>
            </w:r>
          </w:p>
        </w:tc>
      </w:tr>
    </w:tbl>
    <w:p w14:paraId="14DC795B" w14:textId="77777777" w:rsidR="00E02D7A" w:rsidRDefault="00E02D7A" w:rsidP="00E02D7A"/>
    <w:p w14:paraId="692852F3" w14:textId="77777777" w:rsidR="00E02D7A" w:rsidRPr="00641ED8" w:rsidRDefault="00E02D7A" w:rsidP="00E02D7A"/>
    <w:sectPr w:rsidR="00E02D7A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5F439A" w14:textId="77777777" w:rsidR="0027313D" w:rsidRDefault="0027313D">
      <w:r>
        <w:separator/>
      </w:r>
    </w:p>
  </w:endnote>
  <w:endnote w:type="continuationSeparator" w:id="0">
    <w:p w14:paraId="11F89EB1" w14:textId="77777777" w:rsidR="0027313D" w:rsidRDefault="00273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3E1355" w14:textId="77777777" w:rsidR="0027313D" w:rsidRDefault="0027313D">
      <w:r>
        <w:separator/>
      </w:r>
    </w:p>
  </w:footnote>
  <w:footnote w:type="continuationSeparator" w:id="0">
    <w:p w14:paraId="45E67FC0" w14:textId="77777777" w:rsidR="0027313D" w:rsidRDefault="002731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313D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5A4"/>
    <w:rsid w:val="00454609"/>
    <w:rsid w:val="00455DE4"/>
    <w:rsid w:val="004639AF"/>
    <w:rsid w:val="0048267C"/>
    <w:rsid w:val="004876B9"/>
    <w:rsid w:val="00493A79"/>
    <w:rsid w:val="00495840"/>
    <w:rsid w:val="004A40BE"/>
    <w:rsid w:val="004A6A60"/>
    <w:rsid w:val="004C634D"/>
    <w:rsid w:val="004D24B9"/>
    <w:rsid w:val="004D559E"/>
    <w:rsid w:val="004E2CE2"/>
    <w:rsid w:val="004E5172"/>
    <w:rsid w:val="004E6F8A"/>
    <w:rsid w:val="00502089"/>
    <w:rsid w:val="00502CD2"/>
    <w:rsid w:val="00504E33"/>
    <w:rsid w:val="00543532"/>
    <w:rsid w:val="0055216E"/>
    <w:rsid w:val="00552C2C"/>
    <w:rsid w:val="005555B7"/>
    <w:rsid w:val="005562A8"/>
    <w:rsid w:val="005573BB"/>
    <w:rsid w:val="00557B2E"/>
    <w:rsid w:val="00561267"/>
    <w:rsid w:val="005631EA"/>
    <w:rsid w:val="0056781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56DBB"/>
    <w:rsid w:val="006633A4"/>
    <w:rsid w:val="00671BBB"/>
    <w:rsid w:val="00682237"/>
    <w:rsid w:val="006839D8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F2B82"/>
    <w:rsid w:val="007F522E"/>
    <w:rsid w:val="007F7421"/>
    <w:rsid w:val="00801F7F"/>
    <w:rsid w:val="00813C1F"/>
    <w:rsid w:val="00834A60"/>
    <w:rsid w:val="00863E89"/>
    <w:rsid w:val="00872B3B"/>
    <w:rsid w:val="00873725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0C87"/>
    <w:rsid w:val="008D658B"/>
    <w:rsid w:val="00922FCB"/>
    <w:rsid w:val="00935CB0"/>
    <w:rsid w:val="009428A9"/>
    <w:rsid w:val="009437A2"/>
    <w:rsid w:val="00944B28"/>
    <w:rsid w:val="00964E44"/>
    <w:rsid w:val="00967838"/>
    <w:rsid w:val="00982CD6"/>
    <w:rsid w:val="00985B73"/>
    <w:rsid w:val="009870A7"/>
    <w:rsid w:val="00992266"/>
    <w:rsid w:val="00994A54"/>
    <w:rsid w:val="009A0B51"/>
    <w:rsid w:val="009A3BC4"/>
    <w:rsid w:val="009A50DD"/>
    <w:rsid w:val="009A527F"/>
    <w:rsid w:val="009A6092"/>
    <w:rsid w:val="009B1936"/>
    <w:rsid w:val="009B493F"/>
    <w:rsid w:val="009C2977"/>
    <w:rsid w:val="009C2DCC"/>
    <w:rsid w:val="009E5CB7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2F45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AF6364"/>
    <w:rsid w:val="00B03AF5"/>
    <w:rsid w:val="00B03C01"/>
    <w:rsid w:val="00B078D6"/>
    <w:rsid w:val="00B1248D"/>
    <w:rsid w:val="00B14709"/>
    <w:rsid w:val="00B2743D"/>
    <w:rsid w:val="00B3015C"/>
    <w:rsid w:val="00B344D8"/>
    <w:rsid w:val="00B45BFC"/>
    <w:rsid w:val="00B54CD4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404C"/>
    <w:rsid w:val="00CA0968"/>
    <w:rsid w:val="00CA168E"/>
    <w:rsid w:val="00CB0647"/>
    <w:rsid w:val="00CB3154"/>
    <w:rsid w:val="00CB4236"/>
    <w:rsid w:val="00CC1B03"/>
    <w:rsid w:val="00CC72A4"/>
    <w:rsid w:val="00CD3153"/>
    <w:rsid w:val="00CD629B"/>
    <w:rsid w:val="00CE2BE6"/>
    <w:rsid w:val="00CF1AB2"/>
    <w:rsid w:val="00CF6810"/>
    <w:rsid w:val="00D06117"/>
    <w:rsid w:val="00D31CC8"/>
    <w:rsid w:val="00D32678"/>
    <w:rsid w:val="00D32891"/>
    <w:rsid w:val="00D521C1"/>
    <w:rsid w:val="00D71F40"/>
    <w:rsid w:val="00D77416"/>
    <w:rsid w:val="00D80FC6"/>
    <w:rsid w:val="00D8621D"/>
    <w:rsid w:val="00D94917"/>
    <w:rsid w:val="00DA74F3"/>
    <w:rsid w:val="00DB69F3"/>
    <w:rsid w:val="00DC4907"/>
    <w:rsid w:val="00DD017C"/>
    <w:rsid w:val="00DD397A"/>
    <w:rsid w:val="00DD58B7"/>
    <w:rsid w:val="00DD6699"/>
    <w:rsid w:val="00DE4837"/>
    <w:rsid w:val="00E007C5"/>
    <w:rsid w:val="00E00DBF"/>
    <w:rsid w:val="00E0213F"/>
    <w:rsid w:val="00E02D7A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0942"/>
    <w:rsid w:val="00F215E2"/>
    <w:rsid w:val="00F21E3F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9A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639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639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639A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639A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639A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639AF"/>
    <w:pPr>
      <w:outlineLvl w:val="5"/>
    </w:pPr>
  </w:style>
  <w:style w:type="paragraph" w:styleId="7">
    <w:name w:val="heading 7"/>
    <w:basedOn w:val="H6"/>
    <w:next w:val="a"/>
    <w:qFormat/>
    <w:rsid w:val="004639AF"/>
    <w:pPr>
      <w:outlineLvl w:val="6"/>
    </w:pPr>
  </w:style>
  <w:style w:type="paragraph" w:styleId="8">
    <w:name w:val="heading 8"/>
    <w:basedOn w:val="1"/>
    <w:next w:val="a"/>
    <w:qFormat/>
    <w:rsid w:val="004639A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639A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639A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639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639A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639AF"/>
    <w:pPr>
      <w:spacing w:before="180"/>
      <w:ind w:left="2693" w:hanging="2693"/>
    </w:pPr>
    <w:rPr>
      <w:b/>
    </w:rPr>
  </w:style>
  <w:style w:type="paragraph" w:styleId="10">
    <w:name w:val="toc 1"/>
    <w:semiHidden/>
    <w:rsid w:val="004639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639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639AF"/>
    <w:pPr>
      <w:ind w:left="1701" w:hanging="1701"/>
    </w:pPr>
  </w:style>
  <w:style w:type="paragraph" w:styleId="40">
    <w:name w:val="toc 4"/>
    <w:basedOn w:val="30"/>
    <w:semiHidden/>
    <w:rsid w:val="004639AF"/>
    <w:pPr>
      <w:ind w:left="1418" w:hanging="1418"/>
    </w:pPr>
  </w:style>
  <w:style w:type="paragraph" w:styleId="30">
    <w:name w:val="toc 3"/>
    <w:basedOn w:val="21"/>
    <w:semiHidden/>
    <w:rsid w:val="004639AF"/>
    <w:pPr>
      <w:ind w:left="1134" w:hanging="1134"/>
    </w:pPr>
  </w:style>
  <w:style w:type="paragraph" w:styleId="21">
    <w:name w:val="toc 2"/>
    <w:basedOn w:val="10"/>
    <w:semiHidden/>
    <w:rsid w:val="004639A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639AF"/>
    <w:pPr>
      <w:ind w:left="284"/>
    </w:pPr>
  </w:style>
  <w:style w:type="paragraph" w:styleId="11">
    <w:name w:val="index 1"/>
    <w:basedOn w:val="a"/>
    <w:semiHidden/>
    <w:rsid w:val="004639AF"/>
    <w:pPr>
      <w:keepLines/>
      <w:spacing w:after="0"/>
    </w:pPr>
  </w:style>
  <w:style w:type="paragraph" w:customStyle="1" w:styleId="ZH">
    <w:name w:val="ZH"/>
    <w:rsid w:val="004639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639AF"/>
    <w:pPr>
      <w:outlineLvl w:val="9"/>
    </w:pPr>
  </w:style>
  <w:style w:type="paragraph" w:styleId="23">
    <w:name w:val="List Number 2"/>
    <w:basedOn w:val="ac"/>
    <w:rsid w:val="004639AF"/>
    <w:pPr>
      <w:ind w:left="851"/>
    </w:pPr>
  </w:style>
  <w:style w:type="character" w:styleId="ad">
    <w:name w:val="footnote reference"/>
    <w:semiHidden/>
    <w:rsid w:val="004639AF"/>
    <w:rPr>
      <w:b/>
      <w:position w:val="6"/>
      <w:sz w:val="16"/>
    </w:rPr>
  </w:style>
  <w:style w:type="paragraph" w:styleId="ae">
    <w:name w:val="footnote text"/>
    <w:basedOn w:val="a"/>
    <w:semiHidden/>
    <w:rsid w:val="004639A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639AF"/>
    <w:pPr>
      <w:jc w:val="center"/>
    </w:pPr>
  </w:style>
  <w:style w:type="paragraph" w:customStyle="1" w:styleId="TF">
    <w:name w:val="TF"/>
    <w:basedOn w:val="TH"/>
    <w:rsid w:val="004639A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4639AF"/>
    <w:pPr>
      <w:keepLines/>
      <w:ind w:left="1135" w:hanging="851"/>
    </w:pPr>
  </w:style>
  <w:style w:type="paragraph" w:styleId="90">
    <w:name w:val="toc 9"/>
    <w:basedOn w:val="80"/>
    <w:semiHidden/>
    <w:rsid w:val="004639AF"/>
    <w:pPr>
      <w:ind w:left="1418" w:hanging="1418"/>
    </w:pPr>
  </w:style>
  <w:style w:type="paragraph" w:customStyle="1" w:styleId="EX">
    <w:name w:val="EX"/>
    <w:basedOn w:val="a"/>
    <w:rsid w:val="004639AF"/>
    <w:pPr>
      <w:keepLines/>
      <w:ind w:left="1702" w:hanging="1418"/>
    </w:pPr>
  </w:style>
  <w:style w:type="paragraph" w:customStyle="1" w:styleId="FP">
    <w:name w:val="FP"/>
    <w:basedOn w:val="a"/>
    <w:rsid w:val="004639AF"/>
    <w:pPr>
      <w:spacing w:after="0"/>
    </w:pPr>
  </w:style>
  <w:style w:type="paragraph" w:customStyle="1" w:styleId="LD">
    <w:name w:val="LD"/>
    <w:rsid w:val="004639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639AF"/>
    <w:pPr>
      <w:spacing w:after="0"/>
    </w:pPr>
  </w:style>
  <w:style w:type="paragraph" w:customStyle="1" w:styleId="EW">
    <w:name w:val="EW"/>
    <w:basedOn w:val="EX"/>
    <w:rsid w:val="004639AF"/>
    <w:pPr>
      <w:spacing w:after="0"/>
    </w:pPr>
  </w:style>
  <w:style w:type="paragraph" w:styleId="60">
    <w:name w:val="toc 6"/>
    <w:basedOn w:val="50"/>
    <w:next w:val="a"/>
    <w:semiHidden/>
    <w:rsid w:val="004639AF"/>
    <w:pPr>
      <w:ind w:left="1985" w:hanging="1985"/>
    </w:pPr>
  </w:style>
  <w:style w:type="paragraph" w:styleId="70">
    <w:name w:val="toc 7"/>
    <w:basedOn w:val="60"/>
    <w:next w:val="a"/>
    <w:semiHidden/>
    <w:rsid w:val="004639AF"/>
    <w:pPr>
      <w:ind w:left="2268" w:hanging="2268"/>
    </w:pPr>
  </w:style>
  <w:style w:type="paragraph" w:styleId="24">
    <w:name w:val="List Bullet 2"/>
    <w:basedOn w:val="af"/>
    <w:rsid w:val="004639AF"/>
    <w:pPr>
      <w:ind w:left="851"/>
    </w:pPr>
  </w:style>
  <w:style w:type="paragraph" w:styleId="31">
    <w:name w:val="List Bullet 3"/>
    <w:basedOn w:val="24"/>
    <w:rsid w:val="004639AF"/>
    <w:pPr>
      <w:ind w:left="1135"/>
    </w:pPr>
  </w:style>
  <w:style w:type="paragraph" w:styleId="ac">
    <w:name w:val="List Number"/>
    <w:basedOn w:val="af0"/>
    <w:rsid w:val="004639AF"/>
  </w:style>
  <w:style w:type="paragraph" w:customStyle="1" w:styleId="EQ">
    <w:name w:val="EQ"/>
    <w:basedOn w:val="a"/>
    <w:next w:val="a"/>
    <w:rsid w:val="004639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639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39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39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639AF"/>
    <w:pPr>
      <w:jc w:val="right"/>
    </w:pPr>
  </w:style>
  <w:style w:type="paragraph" w:customStyle="1" w:styleId="H6">
    <w:name w:val="H6"/>
    <w:basedOn w:val="5"/>
    <w:next w:val="a"/>
    <w:rsid w:val="004639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39AF"/>
    <w:pPr>
      <w:ind w:left="851" w:hanging="851"/>
    </w:pPr>
  </w:style>
  <w:style w:type="paragraph" w:customStyle="1" w:styleId="ZA">
    <w:name w:val="ZA"/>
    <w:rsid w:val="004639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639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639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639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639AF"/>
    <w:pPr>
      <w:framePr w:wrap="notBeside" w:y="16161"/>
    </w:pPr>
  </w:style>
  <w:style w:type="character" w:customStyle="1" w:styleId="ZGSM">
    <w:name w:val="ZGSM"/>
    <w:rsid w:val="004639AF"/>
  </w:style>
  <w:style w:type="paragraph" w:styleId="25">
    <w:name w:val="List 2"/>
    <w:basedOn w:val="af0"/>
    <w:rsid w:val="004639AF"/>
    <w:pPr>
      <w:ind w:left="851"/>
    </w:pPr>
  </w:style>
  <w:style w:type="paragraph" w:customStyle="1" w:styleId="ZG">
    <w:name w:val="ZG"/>
    <w:rsid w:val="004639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639AF"/>
    <w:pPr>
      <w:ind w:left="1135"/>
    </w:pPr>
  </w:style>
  <w:style w:type="paragraph" w:styleId="41">
    <w:name w:val="List 4"/>
    <w:basedOn w:val="32"/>
    <w:rsid w:val="004639AF"/>
    <w:pPr>
      <w:ind w:left="1418"/>
    </w:pPr>
  </w:style>
  <w:style w:type="paragraph" w:styleId="51">
    <w:name w:val="List 5"/>
    <w:basedOn w:val="41"/>
    <w:rsid w:val="004639AF"/>
    <w:pPr>
      <w:ind w:left="1702"/>
    </w:pPr>
  </w:style>
  <w:style w:type="paragraph" w:customStyle="1" w:styleId="EditorsNote">
    <w:name w:val="Editor's Note"/>
    <w:basedOn w:val="NO"/>
    <w:rsid w:val="004639AF"/>
    <w:rPr>
      <w:color w:val="FF0000"/>
    </w:rPr>
  </w:style>
  <w:style w:type="paragraph" w:styleId="af0">
    <w:name w:val="List"/>
    <w:basedOn w:val="a"/>
    <w:rsid w:val="004639AF"/>
    <w:pPr>
      <w:ind w:left="568" w:hanging="284"/>
    </w:pPr>
  </w:style>
  <w:style w:type="paragraph" w:styleId="af">
    <w:name w:val="List Bullet"/>
    <w:basedOn w:val="af0"/>
    <w:rsid w:val="004639AF"/>
  </w:style>
  <w:style w:type="paragraph" w:styleId="42">
    <w:name w:val="List Bullet 4"/>
    <w:basedOn w:val="31"/>
    <w:rsid w:val="004639AF"/>
    <w:pPr>
      <w:ind w:left="1418"/>
    </w:pPr>
  </w:style>
  <w:style w:type="paragraph" w:styleId="52">
    <w:name w:val="List Bullet 5"/>
    <w:basedOn w:val="42"/>
    <w:rsid w:val="004639AF"/>
    <w:pPr>
      <w:ind w:left="1702"/>
    </w:pPr>
  </w:style>
  <w:style w:type="paragraph" w:customStyle="1" w:styleId="B1">
    <w:name w:val="B1"/>
    <w:basedOn w:val="af0"/>
    <w:link w:val="B1Char"/>
    <w:rsid w:val="004639AF"/>
  </w:style>
  <w:style w:type="paragraph" w:customStyle="1" w:styleId="B2">
    <w:name w:val="B2"/>
    <w:basedOn w:val="25"/>
    <w:rsid w:val="004639AF"/>
  </w:style>
  <w:style w:type="paragraph" w:customStyle="1" w:styleId="B3">
    <w:name w:val="B3"/>
    <w:basedOn w:val="32"/>
    <w:rsid w:val="004639AF"/>
  </w:style>
  <w:style w:type="paragraph" w:customStyle="1" w:styleId="B4">
    <w:name w:val="B4"/>
    <w:basedOn w:val="41"/>
    <w:rsid w:val="004639AF"/>
  </w:style>
  <w:style w:type="paragraph" w:customStyle="1" w:styleId="B5">
    <w:name w:val="B5"/>
    <w:basedOn w:val="51"/>
    <w:rsid w:val="004639AF"/>
  </w:style>
  <w:style w:type="paragraph" w:styleId="af1">
    <w:name w:val="footer"/>
    <w:basedOn w:val="a4"/>
    <w:rsid w:val="004639AF"/>
    <w:pPr>
      <w:jc w:val="center"/>
    </w:pPr>
    <w:rPr>
      <w:i/>
    </w:rPr>
  </w:style>
  <w:style w:type="paragraph" w:customStyle="1" w:styleId="ZTD">
    <w:name w:val="ZTD"/>
    <w:basedOn w:val="ZB"/>
    <w:rsid w:val="004639A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rsid w:val="00873725"/>
  </w:style>
  <w:style w:type="character" w:customStyle="1" w:styleId="B1Char">
    <w:name w:val="B1 Char"/>
    <w:link w:val="B1"/>
    <w:rsid w:val="00873725"/>
  </w:style>
  <w:style w:type="character" w:customStyle="1" w:styleId="TALChar">
    <w:name w:val="TAL Char"/>
    <w:link w:val="TAL"/>
    <w:rsid w:val="00873725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2F5039-C4E6-4CC0-8073-B88DB4E50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4682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3</cp:revision>
  <cp:lastPrinted>2000-02-29T10:31:00Z</cp:lastPrinted>
  <dcterms:created xsi:type="dcterms:W3CDTF">2021-05-22T03:18:00Z</dcterms:created>
  <dcterms:modified xsi:type="dcterms:W3CDTF">2021-05-22T03:19:00Z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(2)kFuCJJC3edt1xC7qB07El/fbil5Jv5dN8oulXnqr92Ts0QC9xMPoV9e4HIweMBZ43cun1hIQ
WSqxUHTwe1qTGhzPj7gToIy6tMxDULJA+ioywlwcRjWbeW/O+Mfgu4uSx2skYMVavZeSxz7b
6ODBxAjCfzCI/Vb1INVUGOPkvLbP9CVRR8Ng0xHhBHPJv4EgNCOKsXRpR0pBaKjVsxL2+9+j
I+a8HzBslmo86Xc5Zu</vt:lpwstr>
  </property>
  <property fmtid="{D5CDD505-2E9C-101B-9397-08002B2CF9AE}" pid="9" name="_2015_ms_pID_7253431">
    <vt:lpwstr>cQGdR0H3L2C4rCLcI+HLBghnWSbWGH9ii6iF4TqO6WU85N28DivREd
hjv5GNt9GkKA9oiNFoIyV74ih0+euT6Zxhm7qtvcEocNaZhcn+10aWU6czmYJZSXtjhJ2yEL
1rs8ikRRSB5SMLqtAMnmGeqQOzQc6Fryu5Ly7ME62I15qkhfzN3K4p9oWne45WHqREXvPn46
J5cOUjazvtbLPTDG</vt:lpwstr>
  </property>
</Properties>
</file>